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B6A80">
        <w:rPr>
          <w:rFonts w:ascii="Arial" w:hAnsi="Arial" w:cs="Arial"/>
          <w:b/>
          <w:caps/>
          <w:sz w:val="28"/>
          <w:szCs w:val="28"/>
        </w:rPr>
        <w:t>2498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B6A8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A80">
              <w:rPr>
                <w:rFonts w:ascii="Arial" w:hAnsi="Arial" w:cs="Arial"/>
                <w:sz w:val="20"/>
                <w:szCs w:val="20"/>
              </w:rPr>
              <w:t>Registra o transcurso do Dia do Esteticista, 20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B6A80">
        <w:rPr>
          <w:rFonts w:ascii="Arial" w:hAnsi="Arial" w:cs="Arial"/>
        </w:rPr>
        <w:t xml:space="preserve">Moção Comemorativa pelo </w:t>
      </w:r>
      <w:r w:rsidR="007B6A80" w:rsidRPr="007B6A80">
        <w:rPr>
          <w:rFonts w:ascii="Arial" w:hAnsi="Arial" w:cs="Arial"/>
        </w:rPr>
        <w:t>transcurso do Dia do Esteticista, 20 de novembro.</w:t>
      </w:r>
    </w:p>
    <w:p w:rsidR="007B6A80" w:rsidRPr="00BF791A" w:rsidRDefault="007B6A8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esteticistas do Município.</w:t>
      </w:r>
    </w:p>
    <w:p w:rsidR="00BF791A" w:rsidRPr="00BF791A" w:rsidRDefault="007B6A8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7B6A80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B6A80">
        <w:rPr>
          <w:rFonts w:ascii="Arial" w:hAnsi="Arial" w:cs="Arial"/>
        </w:rPr>
        <w:t>18 de novembro de 2015.</w:t>
      </w:r>
    </w:p>
    <w:p w:rsidR="007B6A80" w:rsidRDefault="007B6A80" w:rsidP="007B6A80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7B6A80" w:rsidRDefault="007B6A80" w:rsidP="007B6A80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7B6A80" w:rsidRDefault="007B6A80" w:rsidP="007B6A80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</w:p>
    <w:p w:rsidR="007B6A80" w:rsidRPr="007B6A80" w:rsidRDefault="007B6A80" w:rsidP="007B6A80">
      <w:pPr>
        <w:jc w:val="center"/>
        <w:rPr>
          <w:rFonts w:ascii="Arial" w:hAnsi="Arial"/>
          <w:b/>
        </w:rPr>
      </w:pPr>
      <w:r w:rsidRPr="007B6A80">
        <w:rPr>
          <w:rFonts w:ascii="Arial" w:hAnsi="Arial"/>
          <w:b/>
        </w:rPr>
        <w:t>MAURÍCIO HAKA</w:t>
      </w:r>
    </w:p>
    <w:p w:rsidR="007B6A80" w:rsidRPr="007B6A80" w:rsidRDefault="007B6A80" w:rsidP="007B6A80">
      <w:pPr>
        <w:jc w:val="center"/>
        <w:rPr>
          <w:rFonts w:ascii="Arial" w:hAnsi="Arial"/>
        </w:rPr>
      </w:pPr>
      <w:r w:rsidRPr="007B6A80">
        <w:rPr>
          <w:rFonts w:ascii="Arial" w:hAnsi="Arial"/>
        </w:rPr>
        <w:t>Vereador – PSDB</w:t>
      </w:r>
      <w:bookmarkStart w:id="0" w:name="_GoBack"/>
      <w:bookmarkEnd w:id="0"/>
    </w:p>
    <w:sectPr w:rsidR="007B6A80" w:rsidRPr="007B6A8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919" w:rsidRDefault="00F65919">
      <w:r>
        <w:separator/>
      </w:r>
    </w:p>
  </w:endnote>
  <w:endnote w:type="continuationSeparator" w:id="0">
    <w:p w:rsidR="00F65919" w:rsidRDefault="00F6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919" w:rsidRDefault="00F65919">
      <w:r>
        <w:separator/>
      </w:r>
    </w:p>
  </w:footnote>
  <w:footnote w:type="continuationSeparator" w:id="0">
    <w:p w:rsidR="00F65919" w:rsidRDefault="00F65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3FBD62" wp14:editId="22511DD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F26E4A" wp14:editId="1B7DD4A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54580C" wp14:editId="4FC2997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786C458" wp14:editId="08275A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B6A80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54C1"/>
    <w:rsid w:val="00F420E5"/>
    <w:rsid w:val="00F65919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920C2-C08F-48CE-82F4-6B67FAA8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2015-11-16T18:54:00Z</dcterms:created>
  <dcterms:modified xsi:type="dcterms:W3CDTF">2015-11-16T18:54:00Z</dcterms:modified>
</cp:coreProperties>
</file>